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</w:t>
      </w:r>
      <w:r w:rsidR="00E3436B" w:rsidRPr="002D0BEE">
        <w:rPr>
          <w:rFonts w:ascii="Arial" w:eastAsia="宋体" w:hAnsi="Arial" w:cs="Arial"/>
          <w:b/>
          <w:bCs/>
          <w:sz w:val="24"/>
          <w:lang w:eastAsia="ko-KR"/>
        </w:rPr>
        <w:t>12</w:t>
      </w:r>
      <w:r w:rsidR="00E3436B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3436B">
        <w:rPr>
          <w:rFonts w:ascii="Arial" w:hAnsi="Arial" w:cs="Arial"/>
          <w:b/>
          <w:bCs/>
          <w:sz w:val="24"/>
          <w:szCs w:val="24"/>
        </w:rPr>
        <w:t>18</w:t>
      </w:r>
      <w:r w:rsidR="000D0AC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10532</w:t>
      </w:r>
      <w:bookmarkStart w:id="0" w:name="_GoBack"/>
      <w:bookmarkEnd w:id="0"/>
    </w:p>
    <w:p w:rsidR="00712740" w:rsidRPr="006C2135" w:rsidRDefault="00E3436B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653F">
        <w:rPr>
          <w:rFonts w:ascii="Arial" w:eastAsiaTheme="minorEastAsia" w:hAnsi="Arial" w:cs="Arial" w:hint="eastAsia"/>
          <w:b/>
          <w:lang w:eastAsia="zh-CN"/>
        </w:rPr>
        <w:t xml:space="preserve">Discussion on </w:t>
      </w:r>
      <w:proofErr w:type="spellStart"/>
      <w:r w:rsidR="0078653F">
        <w:rPr>
          <w:rFonts w:ascii="Arial" w:eastAsiaTheme="minorEastAsia" w:hAnsi="Arial" w:cs="Arial" w:hint="eastAsia"/>
          <w:b/>
          <w:lang w:eastAsia="zh-CN"/>
        </w:rPr>
        <w:t>Xn</w:t>
      </w:r>
      <w:proofErr w:type="spellEnd"/>
      <w:r w:rsidR="0078653F">
        <w:rPr>
          <w:rFonts w:ascii="Arial" w:eastAsiaTheme="minorEastAsia" w:hAnsi="Arial" w:cs="Arial" w:hint="eastAsia"/>
          <w:b/>
          <w:lang w:eastAsia="zh-CN"/>
        </w:rPr>
        <w:t xml:space="preserve"> handover issue in network sharing case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8653F">
        <w:rPr>
          <w:rFonts w:ascii="Arial" w:eastAsiaTheme="minorEastAsia" w:hAnsi="Arial" w:cs="Arial" w:hint="eastAsia"/>
          <w:b/>
          <w:lang w:eastAsia="zh-CN"/>
        </w:rPr>
        <w:t>Discussion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78653F">
        <w:rPr>
          <w:rFonts w:ascii="Arial" w:eastAsiaTheme="minorEastAsia" w:hAnsi="Arial" w:cs="Arial" w:hint="eastAsia"/>
          <w:i/>
          <w:lang w:eastAsia="zh-CN"/>
        </w:rPr>
        <w:t>discuss the solutions to solve network sharing issue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C141AB" w:rsidRDefault="00C141AB" w:rsidP="00C141AB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specified in TS 23.501 that, in </w:t>
      </w:r>
      <w:proofErr w:type="spellStart"/>
      <w:r>
        <w:rPr>
          <w:rFonts w:hint="eastAsia"/>
          <w:lang w:val="en-US" w:eastAsia="zh-CN"/>
        </w:rPr>
        <w:t>Rel</w:t>
      </w:r>
      <w:proofErr w:type="spellEnd"/>
      <w:r>
        <w:rPr>
          <w:rFonts w:hint="eastAsia"/>
          <w:lang w:val="en-US" w:eastAsia="zh-CN"/>
        </w:rPr>
        <w:t xml:space="preserve"> 15, only RAN is shared in 5GS:</w:t>
      </w:r>
    </w:p>
    <w:p w:rsidR="00C141AB" w:rsidRDefault="00C141AB" w:rsidP="00C141AB">
      <w:pPr>
        <w:rPr>
          <w:lang w:val="en-US" w:eastAsia="zh-CN"/>
        </w:rPr>
      </w:pPr>
      <w:r>
        <w:rPr>
          <w:lang w:val="en-US" w:eastAsia="zh-CN"/>
        </w:rPr>
        <w:t>“</w:t>
      </w:r>
      <w:r w:rsidRPr="00DA47A3">
        <w:rPr>
          <w:rFonts w:eastAsia="MS Mincho"/>
          <w:i/>
        </w:rPr>
        <w:t>In this Release of the specification, only the 5G Multi-Operator Core Network (5G MOCN) network sharing architecture, in which only the RAN is shared in 5G System, is supported.</w:t>
      </w:r>
      <w:r>
        <w:rPr>
          <w:lang w:val="en-US" w:eastAsia="zh-CN"/>
        </w:rPr>
        <w:t>”</w:t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1CB31C4" wp14:editId="6B40E153">
            <wp:extent cx="4626610" cy="16579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61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this, it is observed that:</w:t>
      </w:r>
    </w:p>
    <w:p w:rsidR="00C141AB" w:rsidRPr="00C141AB" w:rsidRDefault="00C141AB" w:rsidP="00C141AB">
      <w:pPr>
        <w:rPr>
          <w:lang w:eastAsia="zh-CN"/>
        </w:rPr>
      </w:pPr>
      <w:r w:rsidRPr="00C141AB">
        <w:rPr>
          <w:rFonts w:eastAsiaTheme="minorEastAsia" w:hint="eastAsia"/>
          <w:lang w:eastAsia="zh-CN"/>
        </w:rPr>
        <w:t>O</w:t>
      </w:r>
      <w:r w:rsidRPr="00C141AB">
        <w:rPr>
          <w:rFonts w:hint="eastAsia"/>
          <w:lang w:eastAsia="zh-CN"/>
        </w:rPr>
        <w:t xml:space="preserve">perators sharing the RAN </w:t>
      </w:r>
      <w:r w:rsidRPr="00C141AB">
        <w:rPr>
          <w:rFonts w:hint="eastAsia"/>
          <w:b/>
          <w:lang w:eastAsia="zh-CN"/>
        </w:rPr>
        <w:t>must</w:t>
      </w:r>
      <w:r w:rsidRPr="00C141AB">
        <w:rPr>
          <w:rFonts w:hint="eastAsia"/>
          <w:lang w:eastAsia="zh-CN"/>
        </w:rPr>
        <w:t xml:space="preserve"> deploy different AMFs.</w:t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In such network </w:t>
      </w:r>
      <w:r>
        <w:rPr>
          <w:rFonts w:eastAsiaTheme="minorEastAsia" w:hint="eastAsia"/>
          <w:lang w:eastAsia="zh-CN"/>
        </w:rPr>
        <w:t xml:space="preserve">sharing </w:t>
      </w:r>
      <w:r>
        <w:rPr>
          <w:rFonts w:hint="eastAsia"/>
          <w:lang w:eastAsia="zh-CN"/>
        </w:rPr>
        <w:t xml:space="preserve">architecture, </w:t>
      </w:r>
      <w:r>
        <w:rPr>
          <w:rFonts w:eastAsiaTheme="minorEastAsia" w:hint="eastAsia"/>
          <w:lang w:eastAsia="zh-CN"/>
        </w:rPr>
        <w:t>when an inter-PLMN change happens, i.e., the UE moves from operator A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network to operator 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</w:t>
      </w:r>
      <w:proofErr w:type="gramStart"/>
      <w:r>
        <w:rPr>
          <w:rFonts w:eastAsiaTheme="minorEastAsia" w:hint="eastAsia"/>
          <w:lang w:eastAsia="zh-CN"/>
        </w:rPr>
        <w:t>network,</w:t>
      </w:r>
      <w:proofErr w:type="gramEnd"/>
      <w:r>
        <w:rPr>
          <w:rFonts w:eastAsiaTheme="minorEastAsia" w:hint="eastAsia"/>
          <w:lang w:eastAsia="zh-CN"/>
        </w:rPr>
        <w:t xml:space="preserve"> the AMF serving the UE will be changed.</w:t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AMF changes, then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not work, at least in current specification.</w:t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solve this issue, we have two options:</w:t>
      </w:r>
    </w:p>
    <w:p w:rsidR="00C141AB" w:rsidRDefault="00C141AB" w:rsidP="00C141A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1: </w:t>
      </w:r>
      <w:r w:rsidR="003B4948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emove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for inter-PLMN change;</w:t>
      </w:r>
    </w:p>
    <w:p w:rsidR="00C141AB" w:rsidRPr="00C141AB" w:rsidRDefault="00C141AB" w:rsidP="00C141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Enhance </w:t>
      </w:r>
      <w:proofErr w:type="spellStart"/>
      <w:r>
        <w:rPr>
          <w:rFonts w:eastAsiaTheme="minorEastAsia" w:hint="eastAsia"/>
          <w:lang w:eastAsia="zh-CN"/>
        </w:rPr>
        <w:t>Xn</w:t>
      </w:r>
      <w:proofErr w:type="spellEnd"/>
      <w:r>
        <w:rPr>
          <w:rFonts w:eastAsiaTheme="minorEastAsia" w:hint="eastAsia"/>
          <w:lang w:eastAsia="zh-CN"/>
        </w:rPr>
        <w:t xml:space="preserve"> handover to support AMF change.</w:t>
      </w:r>
    </w:p>
    <w:p w:rsidR="00C141AB" w:rsidRDefault="003B4948" w:rsidP="00C141AB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Option 1 seems an easy way, but if 5GC is also shared in future release, it will require the RAN to know whether 5GC is shared or not. </w:t>
      </w:r>
    </w:p>
    <w:p w:rsidR="003B4948" w:rsidRPr="00C141AB" w:rsidRDefault="003B4948" w:rsidP="00C141AB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Option 2 seems a future-proof solution, but it brings impacts to 5GC.</w:t>
      </w:r>
    </w:p>
    <w:p w:rsidR="00C141AB" w:rsidRPr="00C141AB" w:rsidRDefault="00C141AB" w:rsidP="00C141AB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eastAsia="zh-CN"/>
        </w:rPr>
        <w:t>Proposal</w:t>
      </w:r>
    </w:p>
    <w:p w:rsidR="00C141AB" w:rsidRPr="00C141AB" w:rsidRDefault="00C141AB" w:rsidP="00DC695E">
      <w:pPr>
        <w:pStyle w:val="Description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is proposed to discuss which option is </w:t>
      </w:r>
      <w:r w:rsidR="003B4948">
        <w:rPr>
          <w:rFonts w:eastAsia="宋体"/>
          <w:lang w:eastAsia="zh-CN"/>
        </w:rPr>
        <w:t>preferred</w:t>
      </w:r>
      <w:r w:rsidR="003B4948">
        <w:rPr>
          <w:rFonts w:eastAsia="宋体" w:hint="eastAsia"/>
          <w:lang w:eastAsia="zh-CN"/>
        </w:rPr>
        <w:t xml:space="preserve"> by the WG</w:t>
      </w:r>
      <w:r w:rsidR="0078653F">
        <w:rPr>
          <w:rFonts w:eastAsia="宋体" w:hint="eastAsia"/>
          <w:lang w:eastAsia="zh-CN"/>
        </w:rPr>
        <w:t>.</w:t>
      </w:r>
      <w:r w:rsidR="003B4948">
        <w:rPr>
          <w:rFonts w:eastAsia="宋体" w:hint="eastAsia"/>
          <w:lang w:eastAsia="zh-CN"/>
        </w:rPr>
        <w:t xml:space="preserve"> </w:t>
      </w:r>
      <w:r w:rsidR="0078653F">
        <w:rPr>
          <w:rFonts w:eastAsia="宋体" w:hint="eastAsia"/>
          <w:lang w:eastAsia="zh-CN"/>
        </w:rPr>
        <w:t>Based on the conclusion,</w:t>
      </w:r>
      <w:r w:rsidR="003B4948">
        <w:rPr>
          <w:rFonts w:eastAsia="宋体" w:hint="eastAsia"/>
          <w:lang w:eastAsia="zh-CN"/>
        </w:rPr>
        <w:t xml:space="preserve"> we will bring CRs in the next meeting.</w:t>
      </w:r>
    </w:p>
    <w:sectPr w:rsidR="00C141AB" w:rsidRPr="00C141AB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C5E" w:rsidRDefault="00C04C5E">
      <w:r>
        <w:separator/>
      </w:r>
    </w:p>
  </w:endnote>
  <w:endnote w:type="continuationSeparator" w:id="0">
    <w:p w:rsidR="00C04C5E" w:rsidRDefault="00C0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C5E" w:rsidRDefault="00C04C5E">
      <w:r>
        <w:separator/>
      </w:r>
    </w:p>
  </w:footnote>
  <w:footnote w:type="continuationSeparator" w:id="0">
    <w:p w:rsidR="00C04C5E" w:rsidRDefault="00C0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0D0AC4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4B3BD3"/>
    <w:multiLevelType w:val="hybridMultilevel"/>
    <w:tmpl w:val="1ECE33BC"/>
    <w:lvl w:ilvl="0" w:tplc="93FA418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77A57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AC4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81C"/>
    <w:rsid w:val="002B2235"/>
    <w:rsid w:val="002B2EEA"/>
    <w:rsid w:val="002B319A"/>
    <w:rsid w:val="002B4351"/>
    <w:rsid w:val="002B5168"/>
    <w:rsid w:val="002C098E"/>
    <w:rsid w:val="002C21C8"/>
    <w:rsid w:val="002D12F7"/>
    <w:rsid w:val="002D3815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B4948"/>
    <w:rsid w:val="003C105E"/>
    <w:rsid w:val="003C1353"/>
    <w:rsid w:val="003C3971"/>
    <w:rsid w:val="003C4B75"/>
    <w:rsid w:val="003C55FD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51F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3D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EBB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3E0F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8653F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197"/>
    <w:rsid w:val="00870947"/>
    <w:rsid w:val="00870A62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0389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16E0D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8F4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04C5E"/>
    <w:rsid w:val="00C12666"/>
    <w:rsid w:val="00C141AB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08CA"/>
    <w:rsid w:val="00C61414"/>
    <w:rsid w:val="00C63B05"/>
    <w:rsid w:val="00C63BCE"/>
    <w:rsid w:val="00C659CF"/>
    <w:rsid w:val="00C71F50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1C8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436B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4420"/>
    <w:rsid w:val="00EE651E"/>
    <w:rsid w:val="00EF03B6"/>
    <w:rsid w:val="00EF4087"/>
    <w:rsid w:val="00EF485B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739C2"/>
    <w:rsid w:val="00F853C7"/>
    <w:rsid w:val="00F86530"/>
    <w:rsid w:val="00F90292"/>
    <w:rsid w:val="00F903DD"/>
    <w:rsid w:val="00F907FE"/>
    <w:rsid w:val="00F90F8A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74F5-8BF4-4FE2-A27B-226952B9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1470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45</cp:revision>
  <dcterms:created xsi:type="dcterms:W3CDTF">2018-03-23T07:30:00Z</dcterms:created>
  <dcterms:modified xsi:type="dcterms:W3CDTF">2018-10-09T09:00:00Z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